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77D" w:rsidRDefault="002F077D" w:rsidP="002F07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Morris MARMYON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2F077D" w:rsidRDefault="002F077D" w:rsidP="002F07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077D" w:rsidRDefault="002F077D" w:rsidP="002F07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077D" w:rsidRDefault="002F077D" w:rsidP="002F07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Richard Castour of Little Paunton(q.v.),</w:t>
      </w:r>
    </w:p>
    <w:p w:rsidR="002F077D" w:rsidRDefault="002F077D" w:rsidP="002F07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 Dukke of Fulbeck(q.v.) and John Chapell of Lunderthorp(q.v.).</w:t>
      </w:r>
    </w:p>
    <w:p w:rsidR="002F077D" w:rsidRDefault="002F077D" w:rsidP="002F07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2F077D" w:rsidRDefault="002F077D" w:rsidP="002F07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077D" w:rsidRDefault="002F077D" w:rsidP="002F07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077D" w:rsidRDefault="002F077D" w:rsidP="002F07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77D" w:rsidRDefault="002F077D" w:rsidP="00564E3C">
      <w:pPr>
        <w:spacing w:after="0" w:line="240" w:lineRule="auto"/>
      </w:pPr>
      <w:r>
        <w:separator/>
      </w:r>
    </w:p>
  </w:endnote>
  <w:endnote w:type="continuationSeparator" w:id="0">
    <w:p w:rsidR="002F077D" w:rsidRDefault="002F077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F077D">
      <w:rPr>
        <w:rFonts w:ascii="Times New Roman" w:hAnsi="Times New Roman" w:cs="Times New Roman"/>
        <w:noProof/>
        <w:sz w:val="24"/>
        <w:szCs w:val="24"/>
      </w:rPr>
      <w:t>7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77D" w:rsidRDefault="002F077D" w:rsidP="00564E3C">
      <w:pPr>
        <w:spacing w:after="0" w:line="240" w:lineRule="auto"/>
      </w:pPr>
      <w:r>
        <w:separator/>
      </w:r>
    </w:p>
  </w:footnote>
  <w:footnote w:type="continuationSeparator" w:id="0">
    <w:p w:rsidR="002F077D" w:rsidRDefault="002F077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77D"/>
    <w:rsid w:val="002F077D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0D4705-762A-48E1-B938-F52107E9B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F07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2015-12-07T21:25:00Z</dcterms:created>
  <dcterms:modified xsi:type="dcterms:W3CDTF">2015-12-07T21:25:00Z</dcterms:modified>
</cp:coreProperties>
</file>